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F9498F" w14:textId="77777777" w:rsidR="00F43693" w:rsidRDefault="00F43693" w:rsidP="00F4369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sir John CLERK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fl.1431)</w:t>
      </w:r>
    </w:p>
    <w:p w14:paraId="4087E0F2" w14:textId="77777777" w:rsidR="00F43693" w:rsidRDefault="00F43693" w:rsidP="00F4369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CD7044" w14:textId="77777777" w:rsidR="00F43693" w:rsidRDefault="00F43693" w:rsidP="00F4369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58BE10" w14:textId="77777777" w:rsidR="00F43693" w:rsidRDefault="00F43693" w:rsidP="00F4369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1431</w:t>
      </w:r>
      <w:r>
        <w:rPr>
          <w:rFonts w:ascii="Times New Roman" w:hAnsi="Times New Roman" w:cs="Times New Roman"/>
          <w:sz w:val="24"/>
          <w:szCs w:val="24"/>
        </w:rPr>
        <w:tab/>
        <w:t xml:space="preserve">He had a bequest in the Will of Adam </w:t>
      </w:r>
      <w:proofErr w:type="spellStart"/>
      <w:r>
        <w:rPr>
          <w:rFonts w:ascii="Times New Roman" w:hAnsi="Times New Roman" w:cs="Times New Roman"/>
          <w:sz w:val="24"/>
          <w:szCs w:val="24"/>
        </w:rPr>
        <w:t>atte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Well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St.Albans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6A805216" w14:textId="77777777" w:rsidR="00F43693" w:rsidRDefault="00F43693" w:rsidP="00F4369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p.235)</w:t>
      </w:r>
    </w:p>
    <w:p w14:paraId="57DA13DF" w14:textId="77777777" w:rsidR="00F43693" w:rsidRDefault="00F43693" w:rsidP="00F4369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43931D8" w14:textId="77777777" w:rsidR="00F43693" w:rsidRDefault="00F43693" w:rsidP="00F4369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3A1186" w14:textId="77777777" w:rsidR="00F43693" w:rsidRDefault="00F43693" w:rsidP="00F4369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April 2022</w:t>
      </w:r>
    </w:p>
    <w:p w14:paraId="71E56F4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030111" w14:textId="77777777" w:rsidR="00F43693" w:rsidRDefault="00F43693" w:rsidP="009139A6">
      <w:r>
        <w:separator/>
      </w:r>
    </w:p>
  </w:endnote>
  <w:endnote w:type="continuationSeparator" w:id="0">
    <w:p w14:paraId="4CB64A84" w14:textId="77777777" w:rsidR="00F43693" w:rsidRDefault="00F4369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EF4A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25E7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7A71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EA4319" w14:textId="77777777" w:rsidR="00F43693" w:rsidRDefault="00F43693" w:rsidP="009139A6">
      <w:r>
        <w:separator/>
      </w:r>
    </w:p>
  </w:footnote>
  <w:footnote w:type="continuationSeparator" w:id="0">
    <w:p w14:paraId="188A5A5A" w14:textId="77777777" w:rsidR="00F43693" w:rsidRDefault="00F4369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2E1D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FD17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06BA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693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43693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64755B"/>
  <w15:chartTrackingRefBased/>
  <w15:docId w15:val="{974BD9C0-08FD-4EF8-B892-E9F2D4486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2022-04-09T19:24:00Z</dcterms:created>
  <dcterms:modified xsi:type="dcterms:W3CDTF">2022-04-09T19:24:00Z</dcterms:modified>
</cp:coreProperties>
</file>